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530"/>
        <w:gridCol w:w="3550"/>
      </w:tblGrid>
      <w:tr w:rsidR="002F054A" w:rsidRPr="003B7C5A" w:rsidTr="007F6E65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A5E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F6E65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F229D0" w:rsidRPr="006C7B37" w:rsidRDefault="00F229D0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DA241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229D0" w:rsidRPr="006C7B37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7F6E65">
        <w:tc>
          <w:tcPr>
            <w:tcW w:w="6118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F229D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229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229D0" w:rsidRPr="000B49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229D0" w:rsidRPr="000B49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7F6E65">
        <w:tc>
          <w:tcPr>
            <w:tcW w:w="6118" w:type="dxa"/>
            <w:gridSpan w:val="2"/>
            <w:tcBorders>
              <w:right w:val="nil"/>
            </w:tcBorders>
          </w:tcPr>
          <w:p w:rsidR="00F229D0" w:rsidRPr="00F229D0" w:rsidRDefault="002F054A" w:rsidP="00F229D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229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F229D0" w:rsidRPr="00F229D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  <w:r w:rsidR="00F229D0" w:rsidRPr="00F229D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F229D0" w:rsidRDefault="00F229D0" w:rsidP="00F229D0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</w:t>
            </w:r>
            <w:r w:rsidRPr="00F229D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ภูศรี 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550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229D0" w:rsidRPr="000B49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7F6E65">
        <w:trPr>
          <w:trHeight w:val="1650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229D0" w:rsidRDefault="00F229D0" w:rsidP="00F229D0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7F6E65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F6E65">
        <w:trPr>
          <w:trHeight w:val="2242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1"/>
              <w:gridCol w:w="1134"/>
              <w:gridCol w:w="1418"/>
              <w:gridCol w:w="1276"/>
              <w:gridCol w:w="1274"/>
            </w:tblGrid>
            <w:tr w:rsidR="002F054A" w:rsidRPr="003B7C5A" w:rsidTr="00CA153B">
              <w:trPr>
                <w:trHeight w:val="902"/>
                <w:jc w:val="center"/>
              </w:trPr>
              <w:tc>
                <w:tcPr>
                  <w:tcW w:w="41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A153B">
              <w:trPr>
                <w:trHeight w:val="856"/>
                <w:jc w:val="center"/>
              </w:trPr>
              <w:tc>
                <w:tcPr>
                  <w:tcW w:w="4151" w:type="dxa"/>
                </w:tcPr>
                <w:p w:rsidR="004032BC" w:rsidRPr="00B26A52" w:rsidRDefault="00F229D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34" w:type="dxa"/>
                </w:tcPr>
                <w:p w:rsidR="004032BC" w:rsidRPr="00AC4F8B" w:rsidRDefault="00F229D0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3706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F41C2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F41C23">
                    <w:rPr>
                      <w:rFonts w:ascii="TH SarabunPSK" w:hAnsi="TH SarabunPSK" w:cs="TH SarabunPSK"/>
                      <w:sz w:val="30"/>
                      <w:szCs w:val="30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41C23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41C23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F6E65">
        <w:trPr>
          <w:trHeight w:val="842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81749" w:rsidRPr="00C72802" w:rsidRDefault="006C38DD" w:rsidP="00C72802">
            <w:pPr>
              <w:pStyle w:val="ListParagraph"/>
              <w:numPr>
                <w:ilvl w:val="0"/>
                <w:numId w:val="1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ดำเนินการกระบวนงานจัดซื้อจัดจ้างตามระเบียบพัสด</w:t>
            </w:r>
            <w:r w:rsidR="006E7A0F"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</w:p>
          <w:p w:rsidR="003B41EE" w:rsidRPr="00C72802" w:rsidRDefault="00581749" w:rsidP="00C72802">
            <w:pPr>
              <w:pStyle w:val="ListParagraph"/>
              <w:numPr>
                <w:ilvl w:val="0"/>
                <w:numId w:val="14"/>
              </w:numPr>
              <w:tabs>
                <w:tab w:val="left" w:pos="1051"/>
              </w:tabs>
              <w:ind w:left="0"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>การเบิกจ่าย</w:t>
            </w:r>
            <w:r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  <w:r w:rsidRPr="00C7280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F31BE0"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95079" w:rsidRPr="00C72802">
              <w:rPr>
                <w:rFonts w:ascii="TH SarabunPSK" w:hAnsi="TH SarabunPSK" w:cs="TH SarabunPSK"/>
                <w:sz w:val="32"/>
                <w:szCs w:val="32"/>
              </w:rPr>
              <w:t>259,</w:t>
            </w:r>
            <w:r w:rsidR="003B41EE" w:rsidRPr="00C72802">
              <w:rPr>
                <w:rFonts w:ascii="TH SarabunPSK" w:hAnsi="TH SarabunPSK" w:cs="TH SarabunPSK"/>
                <w:sz w:val="32"/>
                <w:szCs w:val="32"/>
              </w:rPr>
              <w:t>767,500</w:t>
            </w:r>
            <w:r w:rsidR="003B41EE" w:rsidRPr="00C7280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B41EE" w:rsidRPr="00C7280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3B41EE"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ผลการเบิกจ่ายจริงใน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Pr="00C72802">
              <w:rPr>
                <w:rFonts w:ascii="TH SarabunPSK" w:hAnsi="TH SarabunPSK" w:cs="TH SarabunPSK"/>
                <w:sz w:val="32"/>
                <w:szCs w:val="32"/>
              </w:rPr>
              <w:t xml:space="preserve">GFMIS 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280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(ตั้งแต่ 1 ตุลาคม 2561 – 31 </w:t>
            </w:r>
            <w:r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C7280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ณ วันที่ 31 </w:t>
            </w:r>
            <w:r w:rsidRPr="00C72802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272E05" w:rsidRPr="00C7280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จำนวนเงิน </w:t>
            </w:r>
            <w:r w:rsidR="003B41EE" w:rsidRPr="00C72802">
              <w:rPr>
                <w:rFonts w:ascii="TH SarabunPSK" w:hAnsi="TH SarabunPSK" w:cs="TH SarabunPSK"/>
                <w:sz w:val="32"/>
                <w:szCs w:val="32"/>
              </w:rPr>
              <w:t>5,310,698</w:t>
            </w:r>
            <w:r w:rsidR="003B41EE" w:rsidRPr="00C7280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B41EE" w:rsidRPr="00C72802">
              <w:rPr>
                <w:rFonts w:ascii="TH SarabunPSK" w:hAnsi="TH SarabunPSK" w:cs="TH SarabunPSK"/>
                <w:sz w:val="32"/>
                <w:szCs w:val="32"/>
              </w:rPr>
              <w:t xml:space="preserve">34 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="002171A3" w:rsidRPr="00C72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ผลการเบิกจ่ายเงินตามแผน คิดเป็นร้อยละ </w:t>
            </w:r>
            <w:r w:rsidR="003B41EE" w:rsidRPr="00C7280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10C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010C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04</w:t>
            </w:r>
          </w:p>
        </w:tc>
      </w:tr>
      <w:tr w:rsidR="003B7C5A" w:rsidRPr="003B7C5A" w:rsidTr="007F6E65">
        <w:trPr>
          <w:trHeight w:val="841"/>
        </w:trPr>
        <w:tc>
          <w:tcPr>
            <w:tcW w:w="966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257784" w:rsidRDefault="000A5220" w:rsidP="00257784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7F6E65">
        <w:trPr>
          <w:trHeight w:val="416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10CA6" w:rsidRDefault="00237061" w:rsidP="00A56AF9">
            <w:pPr>
              <w:pStyle w:val="ListParagraph"/>
              <w:numPr>
                <w:ilvl w:val="0"/>
                <w:numId w:val="12"/>
              </w:numPr>
              <w:tabs>
                <w:tab w:val="left" w:pos="1051"/>
              </w:tabs>
              <w:autoSpaceDE w:val="0"/>
              <w:autoSpaceDN w:val="0"/>
              <w:adjustRightInd w:val="0"/>
              <w:ind w:left="0" w:firstLine="72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การจัดจ้างบำรุงรักษา</w:t>
            </w:r>
            <w:r w:rsidR="005A14C5"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ซ่อมแซมแก้ไขและปรับเปลี่ยน</w:t>
            </w:r>
            <w:r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</w:t>
            </w:r>
            <w:r w:rsidR="005A14C5"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ระบบเครือข่าย</w:t>
            </w:r>
            <w:r w:rsidR="005A14C5"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สารสนเทศเพื่อพัฒนาการศึกษา</w:t>
            </w:r>
            <w:r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และการจ้างบำรุงรักษา</w:t>
            </w:r>
            <w:r w:rsidR="005A14C5"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ซ่อมแซมแก้ไขและปรับเปลี่ยน</w:t>
            </w:r>
            <w:r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เครือข่ายสัญญาณเคเบิลใยแก้วนำแสง</w:t>
            </w:r>
            <w:r w:rsidR="005A14C5"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ล่าช้ากว่ากำหนด (ตั้งแต่เดือนตุลาคม 2561 – เดือนมีนาคม 2562)</w:t>
            </w:r>
            <w:r w:rsidR="00A56AF9" w:rsidRPr="002577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7F6E65" w:rsidRPr="00010CA6" w:rsidRDefault="00010CA6" w:rsidP="00010CA6">
            <w:pPr>
              <w:tabs>
                <w:tab w:val="left" w:pos="6720"/>
              </w:tabs>
            </w:pPr>
            <w:r>
              <w:tab/>
            </w:r>
          </w:p>
          <w:p w:rsidR="006E7A0F" w:rsidRPr="007F6E65" w:rsidRDefault="0008759E" w:rsidP="007F6E6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F6E6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อยู่ระหว่างการจัดซื้อจัดจ้างให้บริการวงจรสื่อสัญญาณในประเทศ และต่างประเทศ</w:t>
            </w:r>
          </w:p>
        </w:tc>
      </w:tr>
      <w:tr w:rsidR="002F054A" w:rsidRPr="003B7C5A" w:rsidTr="007F6E65">
        <w:trPr>
          <w:trHeight w:val="85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C72802" w:rsidRDefault="00F268C0" w:rsidP="00C72802">
            <w:pPr>
              <w:pStyle w:val="ListParagraph"/>
              <w:numPr>
                <w:ilvl w:val="0"/>
                <w:numId w:val="10"/>
              </w:numPr>
              <w:ind w:left="0" w:firstLine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280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เอกสารการเบิกจ่ายงบประมาณของกลุ่มงานการเงิน ง</w:t>
            </w:r>
            <w:r w:rsidR="007F6E65" w:rsidRPr="00C7280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บประมาณและบัญชี  สำนักอำนวยการ </w:t>
            </w:r>
            <w:r w:rsidRPr="00C72802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0CA6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EA1" w:rsidRDefault="009A6EA1">
      <w:r>
        <w:separator/>
      </w:r>
    </w:p>
  </w:endnote>
  <w:endnote w:type="continuationSeparator" w:id="0">
    <w:p w:rsidR="009A6EA1" w:rsidRDefault="009A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EA1" w:rsidRDefault="009A6EA1">
      <w:r>
        <w:separator/>
      </w:r>
    </w:p>
  </w:footnote>
  <w:footnote w:type="continuationSeparator" w:id="0">
    <w:p w:rsidR="009A6EA1" w:rsidRDefault="009A6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-145415</wp:posOffset>
              </wp:positionV>
              <wp:extent cx="5712460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91C5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03B9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803B9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803B9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398.6pt;margin-top:-11.45pt;width:449.8pt;height:36pt;z-index:251658240;mso-position-horizontal:right;mso-position-horizontal-relative:margin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91C5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03B9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803B9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803B9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w10:wrap anchorx="margin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28B07D0"/>
    <w:multiLevelType w:val="hybridMultilevel"/>
    <w:tmpl w:val="B574D55A"/>
    <w:lvl w:ilvl="0" w:tplc="F26E2048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B311AE"/>
    <w:multiLevelType w:val="hybridMultilevel"/>
    <w:tmpl w:val="E1228126"/>
    <w:lvl w:ilvl="0" w:tplc="F26E2048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8C04CE"/>
    <w:multiLevelType w:val="hybridMultilevel"/>
    <w:tmpl w:val="9A10C200"/>
    <w:lvl w:ilvl="0" w:tplc="336AB90C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1786B4D"/>
    <w:multiLevelType w:val="hybridMultilevel"/>
    <w:tmpl w:val="741489A2"/>
    <w:lvl w:ilvl="0" w:tplc="F26E2048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4B4C79CF"/>
    <w:multiLevelType w:val="hybridMultilevel"/>
    <w:tmpl w:val="E752B4E8"/>
    <w:lvl w:ilvl="0" w:tplc="98BE20C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71C83"/>
    <w:multiLevelType w:val="hybridMultilevel"/>
    <w:tmpl w:val="1840A8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11"/>
  </w:num>
  <w:num w:numId="2">
    <w:abstractNumId w:val="10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0CA6"/>
    <w:rsid w:val="000246DC"/>
    <w:rsid w:val="00025C73"/>
    <w:rsid w:val="00031EAA"/>
    <w:rsid w:val="000539CC"/>
    <w:rsid w:val="00061364"/>
    <w:rsid w:val="0007652E"/>
    <w:rsid w:val="00086869"/>
    <w:rsid w:val="0008759E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71A3"/>
    <w:rsid w:val="00235C19"/>
    <w:rsid w:val="00237061"/>
    <w:rsid w:val="00251664"/>
    <w:rsid w:val="00257784"/>
    <w:rsid w:val="002632AB"/>
    <w:rsid w:val="00266EF2"/>
    <w:rsid w:val="00272E05"/>
    <w:rsid w:val="002847E9"/>
    <w:rsid w:val="002D0198"/>
    <w:rsid w:val="002D07A9"/>
    <w:rsid w:val="002D0F9B"/>
    <w:rsid w:val="002D2958"/>
    <w:rsid w:val="002D67F4"/>
    <w:rsid w:val="002D76D0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3028"/>
    <w:rsid w:val="003B41EE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1749"/>
    <w:rsid w:val="0058298B"/>
    <w:rsid w:val="00596721"/>
    <w:rsid w:val="005A14C5"/>
    <w:rsid w:val="005B1BF3"/>
    <w:rsid w:val="005B60E0"/>
    <w:rsid w:val="005B7119"/>
    <w:rsid w:val="005C07F8"/>
    <w:rsid w:val="005C159C"/>
    <w:rsid w:val="005C5CAA"/>
    <w:rsid w:val="005D7E04"/>
    <w:rsid w:val="005F4C83"/>
    <w:rsid w:val="0060158F"/>
    <w:rsid w:val="0061749F"/>
    <w:rsid w:val="00637718"/>
    <w:rsid w:val="00642568"/>
    <w:rsid w:val="00680463"/>
    <w:rsid w:val="00682347"/>
    <w:rsid w:val="00690952"/>
    <w:rsid w:val="006C2351"/>
    <w:rsid w:val="006C38DD"/>
    <w:rsid w:val="006C7B37"/>
    <w:rsid w:val="006D7BBB"/>
    <w:rsid w:val="006E0252"/>
    <w:rsid w:val="006E7A0F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23BF"/>
    <w:rsid w:val="007A5E7D"/>
    <w:rsid w:val="007E6D75"/>
    <w:rsid w:val="007F194B"/>
    <w:rsid w:val="007F3961"/>
    <w:rsid w:val="007F6E65"/>
    <w:rsid w:val="007F7EA2"/>
    <w:rsid w:val="00802C6A"/>
    <w:rsid w:val="00803B93"/>
    <w:rsid w:val="00815B1B"/>
    <w:rsid w:val="00827CB3"/>
    <w:rsid w:val="00827F38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74F89"/>
    <w:rsid w:val="00991518"/>
    <w:rsid w:val="00991C58"/>
    <w:rsid w:val="00994FC2"/>
    <w:rsid w:val="0099556A"/>
    <w:rsid w:val="009A6EA1"/>
    <w:rsid w:val="009B23DE"/>
    <w:rsid w:val="009B6381"/>
    <w:rsid w:val="009C12E1"/>
    <w:rsid w:val="009D37E4"/>
    <w:rsid w:val="009D395D"/>
    <w:rsid w:val="009F3843"/>
    <w:rsid w:val="00A006E7"/>
    <w:rsid w:val="00A047E3"/>
    <w:rsid w:val="00A13D2C"/>
    <w:rsid w:val="00A147BB"/>
    <w:rsid w:val="00A155E3"/>
    <w:rsid w:val="00A21B19"/>
    <w:rsid w:val="00A303B1"/>
    <w:rsid w:val="00A325E0"/>
    <w:rsid w:val="00A33B2A"/>
    <w:rsid w:val="00A410D3"/>
    <w:rsid w:val="00A4208E"/>
    <w:rsid w:val="00A50AE4"/>
    <w:rsid w:val="00A541E6"/>
    <w:rsid w:val="00A560E5"/>
    <w:rsid w:val="00A56AF9"/>
    <w:rsid w:val="00A74F3A"/>
    <w:rsid w:val="00A86C64"/>
    <w:rsid w:val="00A95079"/>
    <w:rsid w:val="00AB4406"/>
    <w:rsid w:val="00AB6FBE"/>
    <w:rsid w:val="00AB78EA"/>
    <w:rsid w:val="00AC2F65"/>
    <w:rsid w:val="00AC5C5C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41A4"/>
    <w:rsid w:val="00BB2E91"/>
    <w:rsid w:val="00BC4597"/>
    <w:rsid w:val="00BC5E9D"/>
    <w:rsid w:val="00BC746C"/>
    <w:rsid w:val="00C05ABF"/>
    <w:rsid w:val="00C06017"/>
    <w:rsid w:val="00C6134E"/>
    <w:rsid w:val="00C67D71"/>
    <w:rsid w:val="00C72802"/>
    <w:rsid w:val="00CA153B"/>
    <w:rsid w:val="00CA5E21"/>
    <w:rsid w:val="00CE50B1"/>
    <w:rsid w:val="00CF0196"/>
    <w:rsid w:val="00CF3A4A"/>
    <w:rsid w:val="00CF45AF"/>
    <w:rsid w:val="00D00C05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29D0"/>
    <w:rsid w:val="00F268C0"/>
    <w:rsid w:val="00F27EE1"/>
    <w:rsid w:val="00F31BE0"/>
    <w:rsid w:val="00F41C23"/>
    <w:rsid w:val="00F52E7F"/>
    <w:rsid w:val="00F62FB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CDDD9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DB433-01EB-48E1-8A68-6226433D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21</cp:revision>
  <cp:lastPrinted>2019-06-11T07:16:00Z</cp:lastPrinted>
  <dcterms:created xsi:type="dcterms:W3CDTF">2019-04-04T03:22:00Z</dcterms:created>
  <dcterms:modified xsi:type="dcterms:W3CDTF">2019-06-11T09:17:00Z</dcterms:modified>
</cp:coreProperties>
</file>